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0C3327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0C3327">
        <w:rPr>
          <w:b/>
          <w:color w:val="262626" w:themeColor="text1" w:themeTint="D9"/>
          <w:sz w:val="24"/>
          <w:szCs w:val="24"/>
          <w:lang w:val="en-US"/>
        </w:rPr>
        <w:t xml:space="preserve">INTAKE FORM </w:t>
      </w:r>
      <w:r w:rsidR="005619CD" w:rsidRPr="000C3327">
        <w:rPr>
          <w:b/>
          <w:color w:val="262626" w:themeColor="text1" w:themeTint="D9"/>
          <w:sz w:val="24"/>
          <w:szCs w:val="24"/>
          <w:lang w:val="en-US"/>
        </w:rPr>
        <w:t>HOME VISIT FOR CATS</w:t>
      </w:r>
    </w:p>
    <w:p w:rsidR="00F33C8E" w:rsidRPr="00F33C8E" w:rsidRDefault="00F33C8E" w:rsidP="00F33C8E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3539"/>
        <w:gridCol w:w="572"/>
        <w:gridCol w:w="283"/>
        <w:gridCol w:w="4866"/>
      </w:tblGrid>
      <w:tr w:rsidR="006929B6" w:rsidTr="00DA0E18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929B6" w:rsidRPr="00FA4919" w:rsidRDefault="006929B6" w:rsidP="00DA0E18">
            <w:pPr>
              <w:pStyle w:val="Heading2"/>
              <w:outlineLvl w:val="1"/>
            </w:pPr>
            <w:r>
              <w:t>DATES</w:t>
            </w:r>
          </w:p>
        </w:tc>
      </w:tr>
      <w:tr w:rsidR="006A0691" w:rsidTr="006929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Mar>
              <w:top w:w="198" w:type="dxa"/>
            </w:tcMar>
          </w:tcPr>
          <w:p w:rsidR="00A81849" w:rsidRPr="00A81849" w:rsidRDefault="00D37CA1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Start</w:t>
            </w:r>
            <w:r w:rsidR="00A81849" w:rsidRPr="00A81849">
              <w:rPr>
                <w:szCs w:val="16"/>
                <w:lang w:val="en-US"/>
              </w:rPr>
              <w:t>:</w:t>
            </w:r>
          </w:p>
        </w:tc>
        <w:tc>
          <w:tcPr>
            <w:tcW w:w="4106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  <w:tc>
          <w:tcPr>
            <w:tcW w:w="855" w:type="dxa"/>
            <w:gridSpan w:val="2"/>
            <w:tcMar>
              <w:top w:w="198" w:type="dxa"/>
              <w:left w:w="227" w:type="dxa"/>
            </w:tcMar>
          </w:tcPr>
          <w:p w:rsidR="00A81849" w:rsidRPr="00A81849" w:rsidRDefault="00D37CA1" w:rsidP="00A81849">
            <w:pPr>
              <w:rPr>
                <w:szCs w:val="16"/>
                <w:lang w:val="en-US"/>
              </w:rPr>
            </w:pPr>
            <w:r>
              <w:rPr>
                <w:rFonts w:ascii="Arial" w:hAnsi="Arial" w:cs="Arial"/>
                <w:szCs w:val="16"/>
                <w:lang w:val="en-US"/>
              </w:rPr>
              <w:t>End</w:t>
            </w:r>
            <w:r w:rsidR="00F33C8E">
              <w:rPr>
                <w:rFonts w:ascii="Arial" w:hAnsi="Arial" w:cs="Arial"/>
                <w:szCs w:val="16"/>
                <w:lang w:val="en-US"/>
              </w:rPr>
              <w:t>:</w:t>
            </w:r>
          </w:p>
        </w:tc>
        <w:tc>
          <w:tcPr>
            <w:tcW w:w="4866" w:type="dxa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A81849" w:rsidRPr="00A81849" w:rsidRDefault="00A81849" w:rsidP="00A81849">
            <w:pPr>
              <w:rPr>
                <w:szCs w:val="16"/>
                <w:lang w:val="en-US"/>
              </w:rPr>
            </w:pPr>
          </w:p>
        </w:tc>
      </w:tr>
      <w:tr w:rsidR="00F33C8E" w:rsidRPr="000D0191" w:rsidTr="00F33C8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536" w:type="dxa"/>
            <w:gridSpan w:val="6"/>
          </w:tcPr>
          <w:p w:rsidR="00F33C8E" w:rsidRDefault="00F33C8E" w:rsidP="00A81849">
            <w:pPr>
              <w:rPr>
                <w:sz w:val="10"/>
                <w:szCs w:val="10"/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6929B6">
              <w:rPr>
                <w:rFonts w:cstheme="minorHAnsi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D37CA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1 home visit a day / </w:t>
            </w:r>
            <w:r>
              <w:rPr>
                <w:rFonts w:cstheme="minorHAnsi"/>
                <w:lang w:val="en-US"/>
              </w:rPr>
              <w:t xml:space="preserve">□ </w:t>
            </w:r>
            <w:r w:rsidR="006929B6">
              <w:rPr>
                <w:rFonts w:cstheme="minorHAnsi"/>
                <w:lang w:val="en-US"/>
              </w:rPr>
              <w:t xml:space="preserve"> </w:t>
            </w:r>
            <w:r w:rsidR="00D37CA1">
              <w:rPr>
                <w:rFonts w:cstheme="minorHAnsi"/>
                <w:lang w:val="en-US"/>
              </w:rPr>
              <w:t xml:space="preserve">  </w:t>
            </w:r>
            <w:r>
              <w:rPr>
                <w:lang w:val="en-US"/>
              </w:rPr>
              <w:t>2 home visits a day</w:t>
            </w:r>
          </w:p>
        </w:tc>
      </w:tr>
      <w:tr w:rsidR="00F33C8E" w:rsidTr="004C3A4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gridSpan w:val="2"/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Visit duration</w:t>
            </w:r>
          </w:p>
        </w:tc>
        <w:tc>
          <w:tcPr>
            <w:tcW w:w="3539" w:type="dxa"/>
            <w:tcBorders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149" w:type="dxa"/>
            <w:gridSpan w:val="2"/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</w:tr>
      <w:tr w:rsidR="00F33C8E" w:rsidTr="004C3A4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276" w:type="dxa"/>
            <w:gridSpan w:val="2"/>
          </w:tcPr>
          <w:p w:rsidR="00F33C8E" w:rsidRDefault="00FE613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Visiting hours</w:t>
            </w:r>
          </w:p>
        </w:tc>
        <w:tc>
          <w:tcPr>
            <w:tcW w:w="3539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Default="004C3A43" w:rsidP="003C4FCF">
            <w:pPr>
              <w:rPr>
                <w:rFonts w:ascii="Arial" w:hAnsi="Arial" w:cs="Arial"/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  </w:t>
            </w:r>
            <w:r w:rsidR="00FE6131">
              <w:rPr>
                <w:szCs w:val="16"/>
                <w:lang w:val="en-US"/>
              </w:rPr>
              <w:t>,</w:t>
            </w:r>
          </w:p>
        </w:tc>
        <w:tc>
          <w:tcPr>
            <w:tcW w:w="5149" w:type="dxa"/>
            <w:gridSpan w:val="2"/>
            <w:tcBorders>
              <w:bottom w:val="dotted" w:sz="4" w:space="0" w:color="A6A6A6" w:themeColor="background1" w:themeShade="A6"/>
            </w:tcBorders>
          </w:tcPr>
          <w:p w:rsidR="00F33C8E" w:rsidRPr="00A81849" w:rsidRDefault="00F33C8E" w:rsidP="003C4FCF">
            <w:pPr>
              <w:rPr>
                <w:szCs w:val="16"/>
                <w:lang w:val="en-US"/>
              </w:rPr>
            </w:pPr>
          </w:p>
        </w:tc>
      </w:tr>
    </w:tbl>
    <w:p w:rsidR="00F33C8E" w:rsidRDefault="00F33C8E" w:rsidP="00A81849">
      <w:pPr>
        <w:rPr>
          <w:sz w:val="10"/>
          <w:szCs w:val="10"/>
          <w:lang w:val="en-US"/>
        </w:rPr>
      </w:pPr>
    </w:p>
    <w:p w:rsidR="00F33C8E" w:rsidRPr="000701B0" w:rsidRDefault="00F33C8E" w:rsidP="00A81849">
      <w:pPr>
        <w:rPr>
          <w:sz w:val="10"/>
          <w:szCs w:val="1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685"/>
      </w:tblGrid>
      <w:tr w:rsidR="000F2AB8" w:rsidTr="006929B6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FA4919" w:rsidRDefault="005619CD" w:rsidP="00F36F07">
            <w:pPr>
              <w:pStyle w:val="Heading2"/>
              <w:outlineLvl w:val="1"/>
            </w:pPr>
            <w:r>
              <w:t>CAT</w:t>
            </w:r>
            <w:r w:rsidR="000F2AB8" w:rsidRPr="00FA4919">
              <w:t xml:space="preserve"> OWNER INFORMATION</w:t>
            </w:r>
          </w:p>
        </w:tc>
      </w:tr>
      <w:tr w:rsidR="000F2AB8" w:rsidRPr="00FA4919" w:rsidTr="006929B6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0F2AB8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FA4919" w:rsidP="00DB5979">
            <w:pPr>
              <w:rPr>
                <w:szCs w:val="16"/>
              </w:rPr>
            </w:pPr>
            <w:r w:rsidRPr="00FA4919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0F2AB8" w:rsidP="00DB5979">
            <w:pPr>
              <w:rPr>
                <w:szCs w:val="16"/>
              </w:rPr>
            </w:pPr>
          </w:p>
        </w:tc>
      </w:tr>
      <w:tr w:rsidR="00FA4919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FA4919" w:rsidRPr="00FA4919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FA4919" w:rsidP="00DB5979">
            <w:pPr>
              <w:rPr>
                <w:szCs w:val="16"/>
              </w:rPr>
            </w:pPr>
          </w:p>
        </w:tc>
      </w:tr>
      <w:tr w:rsidR="000F2AB8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Default="000F2AB8" w:rsidP="00DB5979"/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0F2AB8" w:rsidRDefault="000F2AB8" w:rsidP="00DB5979"/>
        </w:tc>
      </w:tr>
    </w:tbl>
    <w:p w:rsidR="001A11BE" w:rsidRPr="000701B0" w:rsidRDefault="001A11BE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1134"/>
        <w:gridCol w:w="284"/>
        <w:gridCol w:w="1275"/>
        <w:gridCol w:w="993"/>
        <w:gridCol w:w="1270"/>
        <w:gridCol w:w="2603"/>
      </w:tblGrid>
      <w:tr w:rsidR="00877BD6" w:rsidRPr="00877BD6" w:rsidTr="00E06DC3">
        <w:tc>
          <w:tcPr>
            <w:tcW w:w="2127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  <w:gridSpan w:val="2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  <w:gridSpan w:val="2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877BD6" w:rsidRPr="00877BD6" w:rsidRDefault="00877BD6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  <w:gridSpan w:val="2"/>
          </w:tcPr>
          <w:p w:rsidR="00877BD6" w:rsidRPr="00877BD6" w:rsidRDefault="00877BD6" w:rsidP="00D37CA1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Pr="00877BD6">
              <w:rPr>
                <w:rFonts w:cstheme="minorHAnsi"/>
                <w:szCs w:val="16"/>
                <w:lang w:val="en-US"/>
              </w:rPr>
              <w:t xml:space="preserve"> text</w:t>
            </w:r>
            <w:r w:rsidR="00340FFB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/</w:t>
            </w:r>
            <w:r w:rsidR="00340FFB">
              <w:rPr>
                <w:rFonts w:cstheme="minorHAnsi"/>
                <w:szCs w:val="16"/>
                <w:lang w:val="en-US"/>
              </w:rPr>
              <w:t xml:space="preserve"> </w:t>
            </w:r>
            <w:r w:rsidRPr="00877BD6">
              <w:rPr>
                <w:rFonts w:cstheme="minorHAnsi"/>
                <w:szCs w:val="16"/>
                <w:lang w:val="en-US"/>
              </w:rPr>
              <w:t>Whats</w:t>
            </w:r>
            <w:r w:rsidR="00D37CA1">
              <w:rPr>
                <w:rFonts w:cstheme="minorHAnsi"/>
                <w:szCs w:val="16"/>
                <w:lang w:val="en-US"/>
              </w:rPr>
              <w:t>A</w:t>
            </w:r>
            <w:r w:rsidRPr="00877BD6">
              <w:rPr>
                <w:rFonts w:cstheme="minorHAnsi"/>
                <w:szCs w:val="16"/>
                <w:lang w:val="en-US"/>
              </w:rPr>
              <w:t>pp</w:t>
            </w:r>
          </w:p>
        </w:tc>
      </w:tr>
      <w:tr w:rsidR="00E06DC3" w:rsidTr="00E06DC3">
        <w:tblPrEx>
          <w:tblCellMar>
            <w:top w:w="113" w:type="dxa"/>
          </w:tblCellMar>
        </w:tblPrEx>
        <w:trPr>
          <w:gridAfter w:val="1"/>
          <w:wAfter w:w="2603" w:type="dxa"/>
        </w:trPr>
        <w:tc>
          <w:tcPr>
            <w:tcW w:w="2127" w:type="dxa"/>
          </w:tcPr>
          <w:p w:rsidR="00E06DC3" w:rsidRDefault="00E06DC3">
            <w:pPr>
              <w:rPr>
                <w:szCs w:val="16"/>
              </w:rPr>
            </w:pPr>
            <w:r>
              <w:rPr>
                <w:rFonts w:cstheme="minorHAnsi"/>
                <w:lang w:val="en-US"/>
              </w:rPr>
              <w:t>Access to the home:</w:t>
            </w:r>
          </w:p>
        </w:tc>
        <w:tc>
          <w:tcPr>
            <w:tcW w:w="850" w:type="dxa"/>
          </w:tcPr>
          <w:p w:rsidR="00E06DC3" w:rsidRDefault="000D0191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en-US"/>
              </w:rPr>
              <w:t>□</w:t>
            </w:r>
            <w:r w:rsidR="00E06DC3">
              <w:rPr>
                <w:rFonts w:cstheme="minorHAnsi"/>
                <w:lang w:val="en-US"/>
              </w:rPr>
              <w:t xml:space="preserve"> </w:t>
            </w:r>
            <w:r w:rsidR="00D37CA1">
              <w:rPr>
                <w:rFonts w:cstheme="minorHAnsi"/>
                <w:lang w:val="en-US"/>
              </w:rPr>
              <w:t xml:space="preserve"> </w:t>
            </w:r>
            <w:r w:rsidR="00E06DC3">
              <w:rPr>
                <w:rFonts w:cstheme="minorHAnsi"/>
                <w:lang w:val="en-US"/>
              </w:rPr>
              <w:t>key</w:t>
            </w:r>
          </w:p>
        </w:tc>
        <w:tc>
          <w:tcPr>
            <w:tcW w:w="1418" w:type="dxa"/>
            <w:gridSpan w:val="2"/>
          </w:tcPr>
          <w:p w:rsidR="00E06DC3" w:rsidRDefault="00E06DC3" w:rsidP="00D37CA1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</w:t>
            </w:r>
            <w:r w:rsidR="004D6CE2">
              <w:rPr>
                <w:rFonts w:cstheme="minorHAnsi"/>
                <w:lang w:val="en-US"/>
              </w:rPr>
              <w:t xml:space="preserve"> </w:t>
            </w:r>
            <w:r w:rsidR="00D37CA1">
              <w:rPr>
                <w:rFonts w:cstheme="minorHAnsi"/>
                <w:lang w:val="en-US"/>
              </w:rPr>
              <w:t>s</w:t>
            </w:r>
            <w:r>
              <w:rPr>
                <w:rFonts w:cstheme="minorHAnsi"/>
                <w:lang w:val="en-US"/>
              </w:rPr>
              <w:t>ecurity code: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E06DC3" w:rsidRDefault="00E06DC3">
            <w:pPr>
              <w:rPr>
                <w:szCs w:val="16"/>
              </w:rPr>
            </w:pPr>
          </w:p>
        </w:tc>
      </w:tr>
    </w:tbl>
    <w:p w:rsidR="00E06DC3" w:rsidRPr="000701B0" w:rsidRDefault="00E06DC3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0A4B56" w:rsidTr="00DA0E18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A4B56" w:rsidRPr="00F36F07" w:rsidRDefault="000A4B56" w:rsidP="00DA0E18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CAT INFORMATION</w:t>
            </w:r>
          </w:p>
        </w:tc>
      </w:tr>
    </w:tbl>
    <w:p w:rsidR="00DB5979" w:rsidRDefault="00DB5979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46"/>
        <w:gridCol w:w="4422"/>
        <w:gridCol w:w="823"/>
        <w:gridCol w:w="4445"/>
      </w:tblGrid>
      <w:tr w:rsidR="005C41FE" w:rsidTr="000D0191">
        <w:tc>
          <w:tcPr>
            <w:tcW w:w="846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Default="005C41FE" w:rsidP="005C41FE">
            <w:bookmarkStart w:id="0" w:name="_GoBack"/>
            <w:bookmarkEnd w:id="0"/>
            <w:r>
              <w:t>Name:</w:t>
            </w:r>
          </w:p>
        </w:tc>
        <w:tc>
          <w:tcPr>
            <w:tcW w:w="4422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5C41FE" w:rsidP="005C41FE"/>
        </w:tc>
        <w:tc>
          <w:tcPr>
            <w:tcW w:w="823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AD5492" w:rsidRDefault="005C41FE" w:rsidP="005C41FE">
            <w:r w:rsidRPr="00AD5492">
              <w:t>Name:</w:t>
            </w:r>
          </w:p>
        </w:tc>
        <w:tc>
          <w:tcPr>
            <w:tcW w:w="4445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5C41FE" w:rsidP="005C41FE"/>
        </w:tc>
      </w:tr>
      <w:tr w:rsidR="005C41FE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Default="005C41FE" w:rsidP="005C41FE">
            <w:r>
              <w:t>Age: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5C41FE" w:rsidP="005C41FE"/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AD5492" w:rsidRDefault="005C41FE" w:rsidP="005C41FE">
            <w:r w:rsidRPr="00AD5492">
              <w:t>Age: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5C41FE" w:rsidP="005C41FE"/>
        </w:tc>
      </w:tr>
      <w:tr w:rsidR="005C41FE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Default="005C41FE" w:rsidP="005C41FE">
            <w:r>
              <w:t>Colour: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5C41FE" w:rsidP="005C41FE"/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AD5492" w:rsidRDefault="005C41FE" w:rsidP="005C41FE">
            <w:r w:rsidRPr="00AD5492">
              <w:t>Colour: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5C41FE" w:rsidP="005C41FE"/>
        </w:tc>
      </w:tr>
      <w:tr w:rsidR="005C41FE" w:rsidRPr="000D0191" w:rsidTr="000D0191">
        <w:tc>
          <w:tcPr>
            <w:tcW w:w="846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D37CA1" w:rsidRPr="00D37CA1" w:rsidRDefault="005C41FE" w:rsidP="00D37CA1">
            <w:pPr>
              <w:rPr>
                <w:lang w:val="en-US"/>
              </w:rPr>
            </w:pPr>
            <w:r w:rsidRPr="00D37CA1">
              <w:rPr>
                <w:lang w:val="en-US"/>
              </w:rPr>
              <w:t>Sex: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D37CA1" w:rsidRPr="00D37CA1" w:rsidRDefault="005C41FE" w:rsidP="00D37CA1">
            <w:pPr>
              <w:rPr>
                <w:lang w:val="en-US"/>
              </w:rPr>
            </w:pPr>
            <w:r w:rsidRPr="00D37CA1">
              <w:rPr>
                <w:lang w:val="en-US"/>
              </w:rPr>
              <w:t>Male / Female</w:t>
            </w:r>
            <w:r w:rsidR="00D37CA1">
              <w:rPr>
                <w:lang w:val="en-US"/>
              </w:rPr>
              <w:t xml:space="preserve"> – Spayed/neutered: Y / N</w:t>
            </w:r>
          </w:p>
        </w:tc>
        <w:tc>
          <w:tcPr>
            <w:tcW w:w="823" w:type="dxa"/>
            <w:tcBorders>
              <w:left w:val="dotted" w:sz="4" w:space="0" w:color="000000" w:themeColor="text1"/>
              <w:bottom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Sex: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</w:tcPr>
          <w:p w:rsidR="005C41FE" w:rsidRPr="00D37CA1" w:rsidRDefault="005C41FE" w:rsidP="00D37CA1">
            <w:pPr>
              <w:rPr>
                <w:lang w:val="en-US"/>
              </w:rPr>
            </w:pPr>
            <w:r w:rsidRPr="00D37CA1">
              <w:rPr>
                <w:lang w:val="en-US"/>
              </w:rPr>
              <w:t>Male / Female</w:t>
            </w:r>
            <w:r w:rsidR="00D37CA1">
              <w:rPr>
                <w:lang w:val="en-US"/>
              </w:rPr>
              <w:t xml:space="preserve"> – Spayed/neutered: Y / N</w:t>
            </w:r>
          </w:p>
        </w:tc>
      </w:tr>
      <w:tr w:rsidR="005C41FE" w:rsidRPr="00D37CA1" w:rsidTr="000D0191">
        <w:tc>
          <w:tcPr>
            <w:tcW w:w="846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Name:</w:t>
            </w:r>
          </w:p>
        </w:tc>
        <w:tc>
          <w:tcPr>
            <w:tcW w:w="4422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Name:</w:t>
            </w:r>
          </w:p>
        </w:tc>
        <w:tc>
          <w:tcPr>
            <w:tcW w:w="4445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</w:tr>
      <w:tr w:rsidR="005C41FE" w:rsidRPr="00D37CA1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Age: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Age: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</w:tr>
      <w:tr w:rsidR="005C41FE" w:rsidRPr="00D37CA1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Colour: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Colour: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5C41FE" w:rsidP="005C41FE">
            <w:pPr>
              <w:rPr>
                <w:lang w:val="en-US"/>
              </w:rPr>
            </w:pPr>
          </w:p>
        </w:tc>
      </w:tr>
      <w:tr w:rsidR="005C41FE" w:rsidRPr="000D0191" w:rsidTr="000D0191">
        <w:tc>
          <w:tcPr>
            <w:tcW w:w="846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Sex: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Male  /  Female</w:t>
            </w:r>
            <w:r w:rsidR="00D37CA1">
              <w:rPr>
                <w:lang w:val="en-US"/>
              </w:rPr>
              <w:t>– Spayed/neutered: Y / N</w:t>
            </w:r>
          </w:p>
        </w:tc>
        <w:tc>
          <w:tcPr>
            <w:tcW w:w="823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Sex: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5C41FE" w:rsidP="005C41FE">
            <w:pPr>
              <w:rPr>
                <w:lang w:val="en-US"/>
              </w:rPr>
            </w:pPr>
            <w:r w:rsidRPr="00D37CA1">
              <w:rPr>
                <w:lang w:val="en-US"/>
              </w:rPr>
              <w:t>Male  /  Female</w:t>
            </w:r>
            <w:r w:rsidR="00D37CA1">
              <w:rPr>
                <w:lang w:val="en-US"/>
              </w:rPr>
              <w:t xml:space="preserve"> – Spayed/neutered: Y / N</w:t>
            </w:r>
          </w:p>
        </w:tc>
      </w:tr>
    </w:tbl>
    <w:p w:rsidR="00717A50" w:rsidRPr="00D37CA1" w:rsidRDefault="00717A50">
      <w:pPr>
        <w:rPr>
          <w:sz w:val="10"/>
          <w:szCs w:val="1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35"/>
      </w:tblGrid>
      <w:tr w:rsidR="003E388C" w:rsidTr="000A4B56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F36F07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t>MEDICAL INFORMATION &amp; EMERGENCIES</w:t>
            </w:r>
          </w:p>
        </w:tc>
      </w:tr>
      <w:tr w:rsidR="00465659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lang w:val="en-US"/>
              </w:rPr>
              <w:t>Medical conditions: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6B7BA1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B7BA1" w:rsidRDefault="006B7BA1" w:rsidP="003C4FCF">
            <w:pPr>
              <w:rPr>
                <w:lang w:val="en-US"/>
              </w:rPr>
            </w:pPr>
            <w:r>
              <w:rPr>
                <w:lang w:val="en-US"/>
              </w:rPr>
              <w:t>Medication needs: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6B7BA1" w:rsidRPr="00FA4919" w:rsidRDefault="006B7BA1" w:rsidP="003C4FCF">
            <w:pPr>
              <w:rPr>
                <w:szCs w:val="16"/>
              </w:rPr>
            </w:pPr>
          </w:p>
        </w:tc>
      </w:tr>
      <w:tr w:rsidR="00465659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Medical insurance: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</w:rPr>
            </w:pPr>
            <w:r>
              <w:rPr>
                <w:szCs w:val="16"/>
              </w:rPr>
              <w:t xml:space="preserve">Y / N - </w:t>
            </w:r>
            <w:r>
              <w:rPr>
                <w:lang w:val="en-US"/>
              </w:rPr>
              <w:t>insurance carrier:</w:t>
            </w:r>
          </w:p>
        </w:tc>
      </w:tr>
      <w:tr w:rsidR="00465659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F36F07" w:rsidP="003C4FCF">
            <w:pPr>
              <w:rPr>
                <w:szCs w:val="16"/>
                <w:lang w:val="en-US"/>
              </w:rPr>
            </w:pPr>
            <w:r w:rsidRPr="00F108B4">
              <w:rPr>
                <w:lang w:val="en-US"/>
              </w:rPr>
              <w:t>Preferred vet: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465659" w:rsidP="003C4FCF">
            <w:pPr>
              <w:rPr>
                <w:szCs w:val="16"/>
              </w:rPr>
            </w:pPr>
          </w:p>
        </w:tc>
      </w:tr>
      <w:tr w:rsidR="006307FF" w:rsidRPr="00FA4919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307FF" w:rsidRPr="00F108B4" w:rsidRDefault="006307FF" w:rsidP="003C4FCF">
            <w:pPr>
              <w:rPr>
                <w:lang w:val="en-US"/>
              </w:rPr>
            </w:pPr>
            <w:r>
              <w:rPr>
                <w:lang w:val="en-US"/>
              </w:rPr>
              <w:t>Emergency vet: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07FF" w:rsidRPr="00FA4919" w:rsidRDefault="006307FF" w:rsidP="003C4FCF">
            <w:pPr>
              <w:rPr>
                <w:szCs w:val="16"/>
              </w:rPr>
            </w:pPr>
          </w:p>
        </w:tc>
      </w:tr>
      <w:tr w:rsidR="00F36F07" w:rsidRPr="000D0191" w:rsidTr="00F36F07">
        <w:tc>
          <w:tcPr>
            <w:tcW w:w="10536" w:type="dxa"/>
            <w:gridSpan w:val="2"/>
            <w:tcBorders>
              <w:top w:val="nil"/>
              <w:bottom w:val="nil"/>
            </w:tcBorders>
            <w:vAlign w:val="bottom"/>
          </w:tcPr>
          <w:p w:rsidR="00F36F07" w:rsidRPr="00F36F07" w:rsidRDefault="00F36F07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Emergency contact </w:t>
            </w:r>
            <w:r w:rsidR="006B7BA1">
              <w:rPr>
                <w:lang w:val="en-US"/>
              </w:rPr>
              <w:t>(not travelling with cat owner</w:t>
            </w:r>
            <w:r>
              <w:rPr>
                <w:lang w:val="en-US"/>
              </w:rPr>
              <w:t>):</w:t>
            </w:r>
          </w:p>
        </w:tc>
      </w:tr>
      <w:tr w:rsidR="00F36F07" w:rsidRPr="006307FF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6307FF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1)</w:t>
            </w:r>
          </w:p>
        </w:tc>
      </w:tr>
      <w:tr w:rsidR="006307FF" w:rsidRPr="006307FF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307FF" w:rsidRPr="00F36F07" w:rsidRDefault="006307FF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2)</w:t>
            </w:r>
          </w:p>
        </w:tc>
      </w:tr>
      <w:tr w:rsidR="006B7BA1" w:rsidRPr="000D0191" w:rsidTr="006B7BA1">
        <w:tc>
          <w:tcPr>
            <w:tcW w:w="10536" w:type="dxa"/>
            <w:gridSpan w:val="2"/>
            <w:tcBorders>
              <w:top w:val="dotted" w:sz="4" w:space="0" w:color="A6A6A6" w:themeColor="background1" w:themeShade="A6"/>
              <w:bottom w:val="nil"/>
            </w:tcBorders>
            <w:vAlign w:val="bottom"/>
          </w:tcPr>
          <w:p w:rsidR="006B7BA1" w:rsidRPr="00F36F07" w:rsidRDefault="006B7BA1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Transport method in case of emergency:</w:t>
            </w:r>
          </w:p>
        </w:tc>
      </w:tr>
      <w:tr w:rsidR="006B7BA1" w:rsidRPr="000D0191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B7BA1" w:rsidRDefault="006B7BA1" w:rsidP="003C4FCF">
            <w:pPr>
              <w:rPr>
                <w:lang w:val="en-US"/>
              </w:rPr>
            </w:pPr>
          </w:p>
        </w:tc>
      </w:tr>
      <w:tr w:rsidR="00465659" w:rsidRPr="000D0191" w:rsidTr="00F36F07">
        <w:tc>
          <w:tcPr>
            <w:tcW w:w="1701" w:type="dxa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465659" w:rsidRPr="00F36F07" w:rsidRDefault="00465659" w:rsidP="003C4FCF">
            <w:pPr>
              <w:rPr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  <w:r>
        <w:rPr>
          <w:sz w:val="10"/>
          <w:szCs w:val="10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51"/>
      </w:tblGrid>
      <w:tr w:rsidR="00914286" w:rsidTr="00C50591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14286" w:rsidRPr="004F5352" w:rsidRDefault="00914286" w:rsidP="003C4FCF">
            <w:pPr>
              <w:pStyle w:val="Heading2"/>
              <w:outlineLvl w:val="1"/>
            </w:pPr>
            <w:r w:rsidRPr="004F5352">
              <w:lastRenderedPageBreak/>
              <w:t>FOOD INFORMATION</w:t>
            </w:r>
          </w:p>
        </w:tc>
      </w:tr>
      <w:tr w:rsidR="00914286" w:rsidRPr="00FA4919" w:rsidTr="00C50591">
        <w:tc>
          <w:tcPr>
            <w:tcW w:w="1985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14286" w:rsidRPr="004F5352" w:rsidRDefault="006307FF" w:rsidP="003C4FCF">
            <w:pPr>
              <w:rPr>
                <w:szCs w:val="16"/>
              </w:rPr>
            </w:pPr>
            <w:r w:rsidRPr="004F5352">
              <w:rPr>
                <w:szCs w:val="16"/>
                <w:lang w:val="en-US"/>
              </w:rPr>
              <w:t>Food:</w:t>
            </w:r>
          </w:p>
        </w:tc>
        <w:tc>
          <w:tcPr>
            <w:tcW w:w="8551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en-US"/>
              </w:rPr>
              <w:t>Treats: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  <w:lang w:val="en-US"/>
              </w:rPr>
            </w:pPr>
            <w:r w:rsidRPr="004F5352">
              <w:rPr>
                <w:lang w:val="en-US"/>
              </w:rPr>
              <w:t>Food intolerances: Y / N: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lang w:val="en-US"/>
              </w:rPr>
            </w:pPr>
            <w:r w:rsidRPr="004F5352">
              <w:rPr>
                <w:lang w:val="en-US"/>
              </w:rPr>
              <w:t>Location of food &amp; bowl: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  <w:tr w:rsidR="00914286" w:rsidRPr="00FA491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914286" w:rsidP="003C4FCF">
            <w:pPr>
              <w:rPr>
                <w:lang w:val="en-US"/>
              </w:rPr>
            </w:pPr>
            <w:r w:rsidRPr="004F5352">
              <w:rPr>
                <w:lang w:val="en-US"/>
              </w:rPr>
              <w:t>Water: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914286" w:rsidP="003C4FCF">
            <w:pPr>
              <w:rPr>
                <w:szCs w:val="16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4440"/>
      </w:tblGrid>
      <w:tr w:rsidR="00C50591" w:rsidRPr="00C50591" w:rsidTr="00DA0E18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C50591" w:rsidRPr="00C50591" w:rsidRDefault="00C50591" w:rsidP="00C50591">
            <w:pPr>
              <w:pStyle w:val="Heading2"/>
              <w:outlineLvl w:val="1"/>
            </w:pPr>
            <w:r>
              <w:t>CLEANING &amp; GROOMING</w:t>
            </w:r>
          </w:p>
        </w:tc>
      </w:tr>
      <w:tr w:rsidR="00B01709" w:rsidRPr="000D0191" w:rsidTr="009977D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B01709" w:rsidRPr="006929B6" w:rsidRDefault="00B01709" w:rsidP="0091428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Location of the cat litter box(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B01709" w:rsidRPr="00B01709" w:rsidRDefault="00B01709" w:rsidP="00914286">
            <w:pPr>
              <w:rPr>
                <w:szCs w:val="16"/>
                <w:lang w:val="en-GB"/>
              </w:rPr>
            </w:pPr>
          </w:p>
        </w:tc>
      </w:tr>
      <w:tr w:rsidR="00914286" w:rsidRPr="000D0191" w:rsidTr="00CF4EA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914286" w:rsidRPr="00FA4919" w:rsidRDefault="00914286" w:rsidP="00914286">
            <w:pPr>
              <w:rPr>
                <w:szCs w:val="16"/>
              </w:rPr>
            </w:pPr>
            <w:r>
              <w:rPr>
                <w:lang w:val="en-US"/>
              </w:rPr>
              <w:t>Cleaning frequency:</w:t>
            </w:r>
          </w:p>
        </w:tc>
        <w:tc>
          <w:tcPr>
            <w:tcW w:w="3544" w:type="dxa"/>
            <w:tcBorders>
              <w:top w:val="dotted" w:sz="4" w:space="0" w:color="A6A6A6" w:themeColor="background1" w:themeShade="A6"/>
            </w:tcBorders>
          </w:tcPr>
          <w:p w:rsidR="00914286" w:rsidRPr="00B01709" w:rsidRDefault="00914286" w:rsidP="00914286">
            <w:pPr>
              <w:rPr>
                <w:szCs w:val="16"/>
                <w:lang w:val="en-GB"/>
              </w:rPr>
            </w:pPr>
            <w:r w:rsidRPr="00B01709">
              <w:rPr>
                <w:rFonts w:cstheme="minorHAnsi"/>
                <w:szCs w:val="16"/>
                <w:lang w:val="en-US"/>
              </w:rPr>
              <w:t>□</w:t>
            </w:r>
            <w:r w:rsidR="00C5059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Pr="00B01709">
              <w:rPr>
                <w:rFonts w:cstheme="minorHAnsi"/>
                <w:szCs w:val="16"/>
                <w:lang w:val="en-US"/>
              </w:rPr>
              <w:t xml:space="preserve">every day   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 </w:t>
            </w:r>
            <w:r w:rsidRPr="00B01709">
              <w:rPr>
                <w:rFonts w:cstheme="minorHAnsi"/>
                <w:szCs w:val="16"/>
                <w:lang w:val="en-US"/>
              </w:rPr>
              <w:t xml:space="preserve">  □ </w:t>
            </w:r>
            <w:r w:rsidR="00C5059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Pr="00B01709">
              <w:rPr>
                <w:rFonts w:cstheme="minorHAnsi"/>
                <w:szCs w:val="16"/>
                <w:lang w:val="en-US"/>
              </w:rPr>
              <w:t xml:space="preserve">every other day    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="00CF4EA7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Pr="00B01709">
              <w:rPr>
                <w:rFonts w:cstheme="minorHAnsi"/>
                <w:szCs w:val="16"/>
                <w:lang w:val="en-US"/>
              </w:rPr>
              <w:t xml:space="preserve"> □ </w:t>
            </w:r>
            <w:r w:rsidR="00C5059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</w:t>
            </w:r>
            <w:r w:rsidRPr="00B01709">
              <w:rPr>
                <w:rFonts w:cstheme="minorHAnsi"/>
                <w:szCs w:val="16"/>
                <w:lang w:val="en-US"/>
              </w:rPr>
              <w:t>other</w:t>
            </w:r>
            <w:r w:rsidR="00CF4EA7" w:rsidRPr="00B01709">
              <w:rPr>
                <w:rFonts w:cstheme="minorHAnsi"/>
                <w:szCs w:val="16"/>
                <w:lang w:val="en-US"/>
              </w:rPr>
              <w:t>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B01709" w:rsidRDefault="00914286" w:rsidP="00914286">
            <w:pPr>
              <w:rPr>
                <w:szCs w:val="16"/>
                <w:lang w:val="en-GB"/>
              </w:rPr>
            </w:pPr>
          </w:p>
        </w:tc>
      </w:tr>
      <w:tr w:rsidR="00B01709" w:rsidTr="002D465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01709" w:rsidRPr="00FA4919" w:rsidRDefault="00B01709" w:rsidP="00914286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en-US"/>
              </w:rPr>
              <w:t>Location of cleaning supplies: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B01709" w:rsidRPr="00B01709" w:rsidRDefault="00B01709" w:rsidP="00914286">
            <w:pPr>
              <w:rPr>
                <w:szCs w:val="16"/>
                <w:lang w:val="en-GB"/>
              </w:rPr>
            </w:pPr>
          </w:p>
        </w:tc>
      </w:tr>
      <w:tr w:rsidR="00B01709" w:rsidTr="00710A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01709" w:rsidRPr="00FA4919" w:rsidRDefault="00B01709" w:rsidP="00914286">
            <w:pPr>
              <w:rPr>
                <w:szCs w:val="16"/>
                <w:lang w:val="en-US"/>
              </w:rPr>
            </w:pPr>
            <w:r w:rsidRPr="007B7BA5">
              <w:rPr>
                <w:lang w:val="en-US"/>
              </w:rPr>
              <w:t xml:space="preserve">Food intolerances: </w:t>
            </w:r>
            <w:r>
              <w:rPr>
                <w:lang w:val="en-US"/>
              </w:rPr>
              <w:t xml:space="preserve">Y </w:t>
            </w:r>
            <w:r w:rsidRPr="007B7BA5">
              <w:rPr>
                <w:lang w:val="en-US"/>
              </w:rPr>
              <w:t>/</w:t>
            </w:r>
            <w:r>
              <w:rPr>
                <w:lang w:val="en-US"/>
              </w:rPr>
              <w:t xml:space="preserve"> N</w:t>
            </w:r>
            <w:r w:rsidRPr="007B7BA5">
              <w:rPr>
                <w:lang w:val="en-US"/>
              </w:rPr>
              <w:t>:</w:t>
            </w:r>
          </w:p>
        </w:tc>
        <w:tc>
          <w:tcPr>
            <w:tcW w:w="7984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01709" w:rsidRPr="00B01709" w:rsidRDefault="00B01709" w:rsidP="00914286">
            <w:pPr>
              <w:rPr>
                <w:szCs w:val="16"/>
                <w:lang w:val="en-GB"/>
              </w:rPr>
            </w:pPr>
          </w:p>
        </w:tc>
      </w:tr>
      <w:tr w:rsidR="00B01709" w:rsidTr="004E4B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01709" w:rsidRPr="007B7BA5" w:rsidRDefault="00B01709" w:rsidP="0091428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Waste disposal:</w:t>
            </w:r>
          </w:p>
        </w:tc>
        <w:tc>
          <w:tcPr>
            <w:tcW w:w="7984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01709" w:rsidRPr="00B01709" w:rsidRDefault="00B01709" w:rsidP="00914286">
            <w:pPr>
              <w:rPr>
                <w:szCs w:val="16"/>
                <w:lang w:val="en-GB"/>
              </w:rPr>
            </w:pPr>
          </w:p>
        </w:tc>
      </w:tr>
      <w:tr w:rsidR="00914286" w:rsidRPr="000D0191" w:rsidTr="00CF4EA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914286" w:rsidRPr="00FA4919" w:rsidRDefault="00914286" w:rsidP="00914286">
            <w:pPr>
              <w:rPr>
                <w:szCs w:val="16"/>
              </w:rPr>
            </w:pPr>
            <w:r>
              <w:rPr>
                <w:rFonts w:cstheme="minorHAnsi"/>
                <w:lang w:val="en-US"/>
              </w:rPr>
              <w:t>Change of bedding required?</w:t>
            </w:r>
          </w:p>
        </w:tc>
        <w:tc>
          <w:tcPr>
            <w:tcW w:w="3544" w:type="dxa"/>
            <w:tcBorders>
              <w:top w:val="dotted" w:sz="4" w:space="0" w:color="A6A6A6" w:themeColor="background1" w:themeShade="A6"/>
            </w:tcBorders>
          </w:tcPr>
          <w:p w:rsidR="00914286" w:rsidRPr="00B01709" w:rsidRDefault="00914286" w:rsidP="00914286">
            <w:pPr>
              <w:rPr>
                <w:szCs w:val="16"/>
                <w:lang w:val="en-GB"/>
              </w:rPr>
            </w:pPr>
            <w:r w:rsidRPr="00B01709">
              <w:rPr>
                <w:rFonts w:cstheme="minorHAnsi"/>
                <w:szCs w:val="16"/>
                <w:lang w:val="en-US"/>
              </w:rPr>
              <w:t xml:space="preserve">Y / N –              </w:t>
            </w:r>
            <w:r w:rsidR="00D37CA1" w:rsidRPr="00B01709">
              <w:rPr>
                <w:rFonts w:cstheme="minorHAnsi"/>
                <w:szCs w:val="16"/>
                <w:lang w:val="en-US"/>
              </w:rPr>
              <w:t xml:space="preserve">  </w:t>
            </w:r>
            <w:r w:rsidRPr="00B01709">
              <w:rPr>
                <w:rFonts w:cstheme="minorHAnsi"/>
                <w:szCs w:val="16"/>
                <w:lang w:val="en-US"/>
              </w:rPr>
              <w:t xml:space="preserve">          location of extra bedding: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B01709" w:rsidRDefault="00914286" w:rsidP="00914286">
            <w:pPr>
              <w:rPr>
                <w:szCs w:val="16"/>
                <w:lang w:val="en-GB"/>
              </w:rPr>
            </w:pPr>
          </w:p>
        </w:tc>
      </w:tr>
      <w:tr w:rsidR="00914286" w:rsidRPr="000D0191" w:rsidTr="00CF4EA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914286" w:rsidRDefault="00914286" w:rsidP="0091428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required?</w:t>
            </w:r>
          </w:p>
        </w:tc>
        <w:tc>
          <w:tcPr>
            <w:tcW w:w="3544" w:type="dxa"/>
          </w:tcPr>
          <w:p w:rsidR="00914286" w:rsidRPr="00B01709" w:rsidRDefault="00914286" w:rsidP="00914286">
            <w:pPr>
              <w:rPr>
                <w:rFonts w:cstheme="minorHAnsi"/>
                <w:szCs w:val="16"/>
                <w:lang w:val="en-US"/>
              </w:rPr>
            </w:pPr>
            <w:r w:rsidRPr="00B01709">
              <w:rPr>
                <w:rFonts w:cstheme="minorHAnsi"/>
                <w:szCs w:val="16"/>
                <w:lang w:val="en-US"/>
              </w:rPr>
              <w:t>Y / N –             location of grooming equipment:</w:t>
            </w:r>
          </w:p>
        </w:tc>
        <w:tc>
          <w:tcPr>
            <w:tcW w:w="4440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B01709" w:rsidRDefault="00914286" w:rsidP="00914286">
            <w:pPr>
              <w:rPr>
                <w:szCs w:val="16"/>
                <w:lang w:val="en-GB"/>
              </w:rPr>
            </w:pPr>
          </w:p>
        </w:tc>
      </w:tr>
      <w:tr w:rsidR="00B01709" w:rsidTr="006A13C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right w:w="227" w:type="dxa"/>
            </w:tcMar>
          </w:tcPr>
          <w:p w:rsidR="00B01709" w:rsidRDefault="00B01709" w:rsidP="006307FF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Grooming instructions: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</w:tcPr>
          <w:p w:rsidR="00B01709" w:rsidRPr="00B01709" w:rsidRDefault="00B01709" w:rsidP="00914286">
            <w:pPr>
              <w:rPr>
                <w:szCs w:val="16"/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6567"/>
      </w:tblGrid>
      <w:tr w:rsidR="003B7095" w:rsidRPr="003B7095" w:rsidTr="00DA0E18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B7095" w:rsidRPr="003B7095" w:rsidRDefault="003B7095" w:rsidP="003B7095">
            <w:pPr>
              <w:pStyle w:val="Heading2"/>
              <w:outlineLvl w:val="1"/>
            </w:pPr>
            <w:r>
              <w:t>ROUTINE</w:t>
            </w:r>
          </w:p>
        </w:tc>
      </w:tr>
      <w:tr w:rsidR="00B01709" w:rsidTr="0090761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B01709" w:rsidRPr="00FA4919" w:rsidRDefault="00B01709" w:rsidP="003C4FCF">
            <w:pPr>
              <w:rPr>
                <w:szCs w:val="16"/>
              </w:rPr>
            </w:pPr>
            <w:r>
              <w:rPr>
                <w:lang w:val="en-US"/>
              </w:rPr>
              <w:t>Play: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B01709" w:rsidRPr="00B01709" w:rsidRDefault="00B01709" w:rsidP="003C4FCF">
            <w:pPr>
              <w:rPr>
                <w:szCs w:val="16"/>
                <w:lang w:val="en-GB"/>
              </w:rPr>
            </w:pPr>
          </w:p>
        </w:tc>
      </w:tr>
      <w:tr w:rsidR="00BC5DD2" w:rsidTr="00BC5DD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C5DD2" w:rsidRPr="00FA4919" w:rsidRDefault="00BC5DD2" w:rsidP="003C4FCF">
            <w:pPr>
              <w:rPr>
                <w:szCs w:val="16"/>
              </w:rPr>
            </w:pPr>
            <w:r>
              <w:rPr>
                <w:lang w:val="en-US"/>
              </w:rPr>
              <w:t>Likes to be petted:</w:t>
            </w:r>
          </w:p>
        </w:tc>
        <w:tc>
          <w:tcPr>
            <w:tcW w:w="1417" w:type="dxa"/>
            <w:tcBorders>
              <w:top w:val="dotted" w:sz="4" w:space="0" w:color="A6A6A6" w:themeColor="background1" w:themeShade="A6"/>
            </w:tcBorders>
          </w:tcPr>
          <w:p w:rsidR="00BC5DD2" w:rsidRPr="00B01709" w:rsidRDefault="00BC5DD2" w:rsidP="003C4FCF">
            <w:pPr>
              <w:rPr>
                <w:szCs w:val="16"/>
                <w:lang w:val="en-GB"/>
              </w:rPr>
            </w:pPr>
            <w:r w:rsidRPr="00B01709">
              <w:rPr>
                <w:szCs w:val="16"/>
                <w:lang w:val="en-US"/>
              </w:rPr>
              <w:t>Y / N – remarks:</w:t>
            </w:r>
          </w:p>
        </w:tc>
        <w:tc>
          <w:tcPr>
            <w:tcW w:w="656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B01709" w:rsidRDefault="00BC5DD2" w:rsidP="003C4FCF">
            <w:pPr>
              <w:rPr>
                <w:szCs w:val="16"/>
                <w:lang w:val="en-GB"/>
              </w:rPr>
            </w:pPr>
          </w:p>
        </w:tc>
      </w:tr>
      <w:tr w:rsidR="00BC5DD2" w:rsidTr="00BC5DD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Align w:val="bottom"/>
          </w:tcPr>
          <w:p w:rsidR="00BC5DD2" w:rsidRPr="00FA4919" w:rsidRDefault="00BC5DD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Is allowed to go outdoors:</w:t>
            </w:r>
          </w:p>
        </w:tc>
        <w:tc>
          <w:tcPr>
            <w:tcW w:w="1417" w:type="dxa"/>
          </w:tcPr>
          <w:p w:rsidR="00BC5DD2" w:rsidRPr="00B01709" w:rsidRDefault="00BC5DD2" w:rsidP="003C4FCF">
            <w:pPr>
              <w:rPr>
                <w:szCs w:val="16"/>
                <w:lang w:val="en-GB"/>
              </w:rPr>
            </w:pPr>
            <w:r w:rsidRPr="00B01709">
              <w:rPr>
                <w:szCs w:val="16"/>
                <w:lang w:val="en-US"/>
              </w:rPr>
              <w:t>Y / N – remarks:</w:t>
            </w:r>
          </w:p>
        </w:tc>
        <w:tc>
          <w:tcPr>
            <w:tcW w:w="656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B01709" w:rsidRDefault="00BC5DD2" w:rsidP="003C4FCF">
            <w:pPr>
              <w:rPr>
                <w:szCs w:val="16"/>
                <w:lang w:val="en-GB"/>
              </w:rPr>
            </w:pPr>
          </w:p>
        </w:tc>
      </w:tr>
    </w:tbl>
    <w:p w:rsidR="00914286" w:rsidRDefault="00914286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2210"/>
        <w:gridCol w:w="1192"/>
        <w:gridCol w:w="3023"/>
      </w:tblGrid>
      <w:tr w:rsidR="003B7095" w:rsidRPr="003B7095" w:rsidTr="00DA0E18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B7095" w:rsidRPr="003B7095" w:rsidRDefault="003B7095" w:rsidP="003B7095">
            <w:pPr>
              <w:pStyle w:val="Heading2"/>
              <w:outlineLvl w:val="1"/>
            </w:pPr>
            <w:r>
              <w:t>OTHER TASKS</w:t>
            </w:r>
          </w:p>
        </w:tc>
      </w:tr>
      <w:tr w:rsidR="00BC5DD2" w:rsidTr="004F5352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en-US"/>
              </w:rPr>
              <w:t>Emptying the letter box: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en-GB"/>
              </w:rPr>
              <w:t>Y / N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</w:tcBorders>
            <w:tcMar>
              <w:top w:w="198" w:type="dxa"/>
            </w:tcMar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</w:tr>
      <w:tr w:rsidR="00BC5DD2" w:rsidTr="004F5352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Taking out the bins: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Y /</w:t>
            </w:r>
            <w:r w:rsidR="006307FF">
              <w:rPr>
                <w:rFonts w:cstheme="minorHAnsi"/>
                <w:szCs w:val="16"/>
                <w:lang w:val="en-US"/>
              </w:rPr>
              <w:t xml:space="preserve"> </w:t>
            </w:r>
            <w:r w:rsidRPr="00BC5DD2">
              <w:rPr>
                <w:rFonts w:cstheme="minorHAnsi"/>
                <w:szCs w:val="16"/>
                <w:lang w:val="en-US"/>
              </w:rPr>
              <w:t>N – timing:</w:t>
            </w:r>
          </w:p>
        </w:tc>
        <w:tc>
          <w:tcPr>
            <w:tcW w:w="2210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4F5352" w:rsidP="00BC5DD2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 xml:space="preserve">      </w:t>
            </w:r>
            <w:r w:rsidR="00BC5DD2" w:rsidRPr="00BC5DD2">
              <w:rPr>
                <w:szCs w:val="16"/>
                <w:lang w:val="en-GB"/>
              </w:rPr>
              <w:t>Location:</w:t>
            </w:r>
          </w:p>
        </w:tc>
        <w:tc>
          <w:tcPr>
            <w:tcW w:w="3023" w:type="dxa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C5DD2" w:rsidRPr="00BC5DD2" w:rsidRDefault="00BC5DD2" w:rsidP="00BC5DD2">
            <w:pPr>
              <w:rPr>
                <w:szCs w:val="16"/>
                <w:lang w:val="en-GB"/>
              </w:rPr>
            </w:pPr>
          </w:p>
        </w:tc>
      </w:tr>
      <w:tr w:rsidR="00B01709" w:rsidTr="00304DEA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Watering plants: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Y / N – instructions:</w:t>
            </w:r>
          </w:p>
        </w:tc>
        <w:tc>
          <w:tcPr>
            <w:tcW w:w="6425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</w:p>
        </w:tc>
      </w:tr>
      <w:tr w:rsidR="00B01709" w:rsidRPr="000D0191" w:rsidTr="00404FC8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en-US"/>
              </w:rPr>
              <w:t>Basic groceries on day of return: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  <w:r>
              <w:rPr>
                <w:rFonts w:cstheme="minorHAnsi"/>
                <w:lang w:val="en-US"/>
              </w:rPr>
              <w:t>Y / N – what to get:</w:t>
            </w:r>
          </w:p>
        </w:tc>
        <w:tc>
          <w:tcPr>
            <w:tcW w:w="6425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</w:p>
        </w:tc>
      </w:tr>
      <w:tr w:rsidR="00B01709" w:rsidRPr="000D0191" w:rsidTr="0024794C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10536" w:type="dxa"/>
            <w:gridSpan w:val="6"/>
            <w:tcBorders>
              <w:top w:val="nil"/>
              <w:bottom w:val="dotted" w:sz="4" w:space="0" w:color="A6A6A6" w:themeColor="background1" w:themeShade="A6"/>
            </w:tcBorders>
          </w:tcPr>
          <w:p w:rsidR="00B01709" w:rsidRPr="00BC5DD2" w:rsidRDefault="00B01709" w:rsidP="00BC5DD2">
            <w:pPr>
              <w:rPr>
                <w:szCs w:val="16"/>
                <w:lang w:val="en-GB"/>
              </w:rPr>
            </w:pPr>
          </w:p>
        </w:tc>
      </w:tr>
      <w:tr w:rsidR="00B01709" w:rsidTr="006464ED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01709" w:rsidRPr="00BC5DD2" w:rsidRDefault="00B01709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Other:</w:t>
            </w:r>
          </w:p>
        </w:tc>
        <w:tc>
          <w:tcPr>
            <w:tcW w:w="9827" w:type="dxa"/>
            <w:gridSpan w:val="5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B01709" w:rsidP="003C4FCF">
            <w:pPr>
              <w:rPr>
                <w:szCs w:val="16"/>
                <w:lang w:val="en-GB"/>
              </w:rPr>
            </w:pPr>
          </w:p>
        </w:tc>
      </w:tr>
    </w:tbl>
    <w:p w:rsidR="00BC5DD2" w:rsidRPr="00604A57" w:rsidRDefault="00BC5DD2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604A57" w:rsidTr="003B709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3B7095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t>REMARKS</w:t>
            </w:r>
          </w:p>
        </w:tc>
      </w:tr>
      <w:tr w:rsidR="00604A57" w:rsidTr="003B70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98" w:type="dxa"/>
            </w:tcMar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  <w:tr w:rsidR="00604A57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604A57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604A57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4087"/>
      </w:tblGrid>
      <w:tr w:rsidR="004D5A22" w:rsidRPr="00FA4919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4087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4D5A22" w:rsidP="003C4FCF">
            <w:pPr>
              <w:rPr>
                <w:szCs w:val="16"/>
              </w:rPr>
            </w:pPr>
          </w:p>
        </w:tc>
      </w:tr>
      <w:tr w:rsidR="004D5A22" w:rsidRPr="000701B0" w:rsidTr="004D5A22">
        <w:trPr>
          <w:trHeight w:val="150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4D5A22" w:rsidP="00D37CA1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 xml:space="preserve">Signature </w:t>
            </w:r>
            <w:r w:rsidR="00D37CA1">
              <w:rPr>
                <w:lang w:val="en-US"/>
              </w:rPr>
              <w:t>cat</w:t>
            </w:r>
            <w:r>
              <w:rPr>
                <w:lang w:val="en-US"/>
              </w:rPr>
              <w:t xml:space="preserve"> sitter: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  <w:tr w:rsidR="004D5A22" w:rsidRPr="000701B0" w:rsidTr="004D5A22">
        <w:trPr>
          <w:trHeight w:val="159"/>
        </w:trPr>
        <w:tc>
          <w:tcPr>
            <w:tcW w:w="1843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4D5A22" w:rsidP="00D37CA1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Signature </w:t>
            </w:r>
            <w:r w:rsidR="00D37CA1">
              <w:rPr>
                <w:lang w:val="en-US"/>
              </w:rPr>
              <w:t>cat</w:t>
            </w:r>
            <w:r>
              <w:rPr>
                <w:lang w:val="en-US"/>
              </w:rPr>
              <w:t xml:space="preserve"> owner:</w:t>
            </w:r>
          </w:p>
        </w:tc>
        <w:tc>
          <w:tcPr>
            <w:tcW w:w="4087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4D5A22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4D5A22" w:rsidP="004D5A22">
      <w:pPr>
        <w:rPr>
          <w:lang w:val="en-GB"/>
        </w:rPr>
      </w:pPr>
      <w:r>
        <w:rPr>
          <w:lang w:val="en-GB"/>
        </w:rPr>
        <w:br w:type="page"/>
      </w:r>
    </w:p>
    <w:p w:rsidR="002B14C2" w:rsidRPr="002B14C2" w:rsidRDefault="002B14C2" w:rsidP="002B14C2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>KEY HANDOVER CONTRACT – PET OWNER’S COPY</w:t>
      </w:r>
    </w:p>
    <w:p w:rsidR="002B14C2" w:rsidRDefault="002B14C2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2B14C2" w:rsidRPr="000D0191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B14C2" w:rsidRPr="002B14C2" w:rsidRDefault="002B14C2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B14C2" w:rsidRPr="002B14C2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RPr="000701B0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RPr="000D0191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FA4919" w:rsidRDefault="002B14C2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</w:t>
            </w:r>
            <w:r w:rsidR="00D37CA1">
              <w:rPr>
                <w:lang w:val="en-US"/>
              </w:rPr>
              <w:t xml:space="preserve"> pet</w:t>
            </w:r>
            <w:r>
              <w:rPr>
                <w:lang w:val="en-US"/>
              </w:rPr>
              <w:t xml:space="preserve">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2B14C2" w:rsidP="003C4FCF">
            <w:pPr>
              <w:rPr>
                <w:szCs w:val="16"/>
                <w:lang w:val="en-GB"/>
              </w:rPr>
            </w:pPr>
          </w:p>
        </w:tc>
      </w:tr>
      <w:tr w:rsidR="002B14C2" w:rsidTr="007A267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2B14C2" w:rsidRDefault="002B14C2" w:rsidP="00D37CA1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Period of the pet sitting assignment: </w:t>
            </w:r>
            <w:r w:rsidR="00D37CA1">
              <w:rPr>
                <w:lang w:val="en-US"/>
              </w:rPr>
              <w:t>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2B14C2" w:rsidRDefault="002B14C2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2B14C2" w:rsidRDefault="007A2678" w:rsidP="00D37CA1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="00D37CA1">
              <w:rPr>
                <w:lang w:val="en-US"/>
              </w:rPr>
              <w:t>end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2B14C2" w:rsidRDefault="002B14C2">
            <w:pPr>
              <w:rPr>
                <w:szCs w:val="16"/>
                <w:lang w:val="en-US"/>
              </w:rPr>
            </w:pPr>
          </w:p>
        </w:tc>
      </w:tr>
    </w:tbl>
    <w:p w:rsidR="002B14C2" w:rsidRDefault="002B14C2">
      <w:pPr>
        <w:rPr>
          <w:szCs w:val="16"/>
          <w:lang w:val="en-US"/>
        </w:rPr>
      </w:pPr>
    </w:p>
    <w:p w:rsidR="002B14C2" w:rsidRPr="007A2678" w:rsidRDefault="002B14C2" w:rsidP="002B14C2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7A2678" w:rsidRPr="000D0191" w:rsidTr="007A2678">
        <w:tc>
          <w:tcPr>
            <w:tcW w:w="10536" w:type="dxa"/>
            <w:gridSpan w:val="3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7A2678" w:rsidRPr="000D0191" w:rsidTr="007A2678">
        <w:tc>
          <w:tcPr>
            <w:tcW w:w="1276" w:type="dxa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D37CA1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</w:t>
            </w:r>
            <w:r w:rsidR="003B7095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in person</w:t>
            </w:r>
          </w:p>
        </w:tc>
        <w:tc>
          <w:tcPr>
            <w:tcW w:w="3686" w:type="dxa"/>
          </w:tcPr>
          <w:p w:rsidR="007A2678" w:rsidRDefault="007A2678" w:rsidP="002B14C2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3B7095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</w:t>
            </w:r>
            <w:r w:rsidR="00D37CA1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7A2678">
            <w:pPr>
              <w:rPr>
                <w:lang w:val="en-US"/>
              </w:rPr>
            </w:pPr>
          </w:p>
        </w:tc>
      </w:tr>
    </w:tbl>
    <w:p w:rsidR="007A2678" w:rsidRDefault="007A2678" w:rsidP="002B14C2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7A2678" w:rsidTr="007A2678">
        <w:trPr>
          <w:trHeight w:val="160"/>
        </w:trPr>
        <w:tc>
          <w:tcPr>
            <w:tcW w:w="1418" w:type="dxa"/>
          </w:tcPr>
          <w:p w:rsidR="007A2678" w:rsidRDefault="007A2678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A2678" w:rsidRDefault="007A2678" w:rsidP="003C4FCF">
            <w:pPr>
              <w:rPr>
                <w:lang w:val="en-US"/>
              </w:rPr>
            </w:pPr>
          </w:p>
        </w:tc>
      </w:tr>
      <w:tr w:rsidR="007A2678" w:rsidRPr="000D0191" w:rsidTr="007A2678">
        <w:trPr>
          <w:trHeight w:val="160"/>
        </w:trPr>
        <w:tc>
          <w:tcPr>
            <w:tcW w:w="5382" w:type="dxa"/>
            <w:gridSpan w:val="3"/>
          </w:tcPr>
          <w:p w:rsidR="007A2678" w:rsidRPr="007A2678" w:rsidRDefault="007A2678" w:rsidP="007A2678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2B14C2" w:rsidRDefault="002B14C2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872DB6" w:rsidTr="000854C4">
        <w:trPr>
          <w:trHeight w:val="255"/>
        </w:trPr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872DB6" w:rsidTr="000854C4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872DB6">
            <w:pPr>
              <w:rPr>
                <w:szCs w:val="16"/>
                <w:lang w:val="en-US"/>
              </w:rPr>
            </w:pPr>
          </w:p>
        </w:tc>
      </w:tr>
    </w:tbl>
    <w:p w:rsidR="00872DB6" w:rsidRDefault="00872DB6">
      <w:pPr>
        <w:rPr>
          <w:szCs w:val="16"/>
          <w:lang w:val="en-US"/>
        </w:rPr>
      </w:pPr>
    </w:p>
    <w:p w:rsidR="00C06FC9" w:rsidRDefault="00C06FC9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C06FC9" w:rsidRPr="002B14C2" w:rsidRDefault="00C06FC9" w:rsidP="00C06FC9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 xml:space="preserve">KEY HANDOVER CONTRACT – PET </w:t>
      </w:r>
      <w:r>
        <w:rPr>
          <w:color w:val="262626" w:themeColor="text1" w:themeTint="D9"/>
          <w:szCs w:val="20"/>
          <w:lang w:val="en-US"/>
        </w:rPr>
        <w:t>SITTER’S</w:t>
      </w:r>
      <w:r w:rsidRPr="002B14C2">
        <w:rPr>
          <w:color w:val="262626" w:themeColor="text1" w:themeTint="D9"/>
          <w:szCs w:val="20"/>
          <w:lang w:val="en-US"/>
        </w:rPr>
        <w:t xml:space="preserve"> COPY</w:t>
      </w:r>
    </w:p>
    <w:p w:rsidR="00C06FC9" w:rsidRDefault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C06FC9" w:rsidRPr="000D0191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C06FC9" w:rsidRPr="002B14C2" w:rsidRDefault="00C06FC9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C06FC9" w:rsidRPr="002B14C2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RPr="000701B0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RPr="000701B0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FA491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C06FC9" w:rsidP="003C4FCF">
            <w:pPr>
              <w:rPr>
                <w:szCs w:val="16"/>
                <w:lang w:val="en-GB"/>
              </w:rPr>
            </w:pPr>
          </w:p>
        </w:tc>
      </w:tr>
      <w:tr w:rsidR="00C06FC9" w:rsidTr="003C4FCF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C06FC9">
      <w:pPr>
        <w:rPr>
          <w:szCs w:val="16"/>
          <w:lang w:val="en-US"/>
        </w:rPr>
      </w:pPr>
    </w:p>
    <w:p w:rsidR="00C06FC9" w:rsidRPr="007A2678" w:rsidRDefault="00C06FC9" w:rsidP="00C06FC9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C06FC9" w:rsidRPr="000D0191" w:rsidTr="003C4FCF">
        <w:tc>
          <w:tcPr>
            <w:tcW w:w="10536" w:type="dxa"/>
            <w:gridSpan w:val="3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C06FC9" w:rsidRPr="000D0191" w:rsidTr="003C4FCF">
        <w:tc>
          <w:tcPr>
            <w:tcW w:w="1276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</w:t>
            </w:r>
            <w:r w:rsidR="00D37CA1">
              <w:rPr>
                <w:rFonts w:cstheme="minorHAnsi"/>
                <w:lang w:val="en-US"/>
              </w:rPr>
              <w:t xml:space="preserve"> </w:t>
            </w:r>
            <w:r w:rsidR="003B7095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>in person</w:t>
            </w:r>
          </w:p>
        </w:tc>
        <w:tc>
          <w:tcPr>
            <w:tcW w:w="3686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</w:t>
            </w:r>
            <w:r w:rsidR="003B7095">
              <w:rPr>
                <w:rFonts w:cstheme="minorHAnsi"/>
                <w:lang w:val="en-US"/>
              </w:rPr>
              <w:t xml:space="preserve"> </w:t>
            </w:r>
            <w:r w:rsidR="00D37CA1">
              <w:rPr>
                <w:rFonts w:cstheme="minorHAnsi"/>
                <w:lang w:val="en-US"/>
              </w:rPr>
              <w:t xml:space="preserve"> </w:t>
            </w:r>
            <w:r>
              <w:rPr>
                <w:rFonts w:cstheme="minorHAnsi"/>
                <w:lang w:val="en-US"/>
              </w:rPr>
              <w:t xml:space="preserve"> 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</w:tr>
    </w:tbl>
    <w:p w:rsidR="00C06FC9" w:rsidRDefault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C06FC9" w:rsidTr="003C4FCF">
        <w:trPr>
          <w:trHeight w:val="160"/>
        </w:trPr>
        <w:tc>
          <w:tcPr>
            <w:tcW w:w="1418" w:type="dxa"/>
          </w:tcPr>
          <w:p w:rsidR="00C06FC9" w:rsidRDefault="00C06FC9" w:rsidP="003C4FCF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lang w:val="en-US"/>
              </w:rPr>
            </w:pPr>
          </w:p>
        </w:tc>
      </w:tr>
      <w:tr w:rsidR="00C06FC9" w:rsidRPr="000D0191" w:rsidTr="003C4FCF">
        <w:trPr>
          <w:trHeight w:val="160"/>
        </w:trPr>
        <w:tc>
          <w:tcPr>
            <w:tcW w:w="5382" w:type="dxa"/>
            <w:gridSpan w:val="3"/>
          </w:tcPr>
          <w:p w:rsidR="00C06FC9" w:rsidRPr="007A2678" w:rsidRDefault="00C06FC9" w:rsidP="003C4FCF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C06FC9" w:rsidRDefault="00C06FC9" w:rsidP="00C06FC9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C06FC9" w:rsidTr="003B7095">
        <w:trPr>
          <w:trHeight w:val="255"/>
        </w:trPr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C06FC9" w:rsidTr="003B7095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C06FC9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C06FC9" w:rsidP="00C06FC9">
      <w:pPr>
        <w:rPr>
          <w:szCs w:val="16"/>
          <w:lang w:val="en-US"/>
        </w:rPr>
      </w:pPr>
    </w:p>
    <w:p w:rsidR="00C06FC9" w:rsidRPr="00C06FC9" w:rsidRDefault="00C06FC9">
      <w:pPr>
        <w:rPr>
          <w:szCs w:val="16"/>
          <w:lang w:val="en-US"/>
        </w:rPr>
      </w:pPr>
    </w:p>
    <w:sectPr w:rsidR="00C06FC9" w:rsidRPr="00C06FC9" w:rsidSect="00D37CA1">
      <w:headerReference w:type="default" r:id="rId8"/>
      <w:footerReference w:type="default" r:id="rId9"/>
      <w:pgSz w:w="11906" w:h="16838" w:code="9"/>
      <w:pgMar w:top="1134" w:right="680" w:bottom="680" w:left="680" w:header="110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44" w:rsidRDefault="009B2E44" w:rsidP="001A11BE">
      <w:pPr>
        <w:spacing w:after="0" w:line="240" w:lineRule="auto"/>
      </w:pPr>
      <w:r>
        <w:separator/>
      </w:r>
    </w:p>
  </w:endnote>
  <w:endnote w:type="continuationSeparator" w:id="0">
    <w:p w:rsidR="009B2E44" w:rsidRDefault="009B2E44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451"/>
      <w:gridCol w:w="572"/>
    </w:tblGrid>
    <w:tr w:rsidR="006307FF" w:rsidTr="006307FF">
      <w:tc>
        <w:tcPr>
          <w:tcW w:w="10451" w:type="dxa"/>
        </w:tcPr>
        <w:p w:rsidR="006307FF" w:rsidRPr="006307FF" w:rsidRDefault="006307FF" w:rsidP="000C3327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6307FF">
            <w:rPr>
              <w:caps/>
              <w:color w:val="000000" w:themeColor="text1"/>
              <w:lang w:val="en-GB"/>
            </w:rPr>
            <w:t>INTAKE FORM HOME VISITS F</w:t>
          </w:r>
          <w:r>
            <w:rPr>
              <w:caps/>
              <w:color w:val="000000" w:themeColor="text1"/>
              <w:lang w:val="en-GB"/>
            </w:rPr>
            <w:t>OR CATS</w:t>
          </w:r>
        </w:p>
      </w:tc>
      <w:tc>
        <w:tcPr>
          <w:tcW w:w="572" w:type="dxa"/>
        </w:tcPr>
        <w:p w:rsidR="006307FF" w:rsidRDefault="006307FF" w:rsidP="006307FF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0C3327">
            <w:rPr>
              <w:caps/>
              <w:color w:val="000000" w:themeColor="text1"/>
            </w:rPr>
            <w:fldChar w:fldCharType="begin"/>
          </w:r>
          <w:r w:rsidRPr="000C3327">
            <w:rPr>
              <w:caps/>
              <w:color w:val="000000" w:themeColor="text1"/>
            </w:rPr>
            <w:instrText xml:space="preserve"> PAGE   \* MERGEFORMAT </w:instrText>
          </w:r>
          <w:r w:rsidRPr="000C3327">
            <w:rPr>
              <w:caps/>
              <w:color w:val="000000" w:themeColor="text1"/>
            </w:rPr>
            <w:fldChar w:fldCharType="separate"/>
          </w:r>
          <w:r w:rsidR="000D0191">
            <w:rPr>
              <w:caps/>
              <w:noProof/>
              <w:color w:val="000000" w:themeColor="text1"/>
            </w:rPr>
            <w:t>3</w:t>
          </w:r>
          <w:r w:rsidRPr="000C3327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1A11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44" w:rsidRDefault="009B2E44" w:rsidP="001A11BE">
      <w:pPr>
        <w:spacing w:after="0" w:line="240" w:lineRule="auto"/>
      </w:pPr>
      <w:r>
        <w:separator/>
      </w:r>
    </w:p>
  </w:footnote>
  <w:footnote w:type="continuationSeparator" w:id="0">
    <w:p w:rsidR="009B2E44" w:rsidRDefault="009B2E44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B04116E" wp14:editId="361D6102">
          <wp:simplePos x="0" y="0"/>
          <wp:positionH relativeFrom="page">
            <wp:posOffset>2858135</wp:posOffset>
          </wp:positionH>
          <wp:positionV relativeFrom="topMargin">
            <wp:posOffset>227330</wp:posOffset>
          </wp:positionV>
          <wp:extent cx="1883410" cy="424180"/>
          <wp:effectExtent l="0" t="0" r="254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3410" cy="424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DBF"/>
    <w:rsid w:val="00030CB0"/>
    <w:rsid w:val="000701B0"/>
    <w:rsid w:val="000854C4"/>
    <w:rsid w:val="000A4B56"/>
    <w:rsid w:val="000C3327"/>
    <w:rsid w:val="000D0191"/>
    <w:rsid w:val="000F2AB8"/>
    <w:rsid w:val="001A11BE"/>
    <w:rsid w:val="001C11E0"/>
    <w:rsid w:val="00203EEE"/>
    <w:rsid w:val="002B14C2"/>
    <w:rsid w:val="002C2FF7"/>
    <w:rsid w:val="002E6903"/>
    <w:rsid w:val="003118B5"/>
    <w:rsid w:val="00340FFB"/>
    <w:rsid w:val="003B7095"/>
    <w:rsid w:val="003E388C"/>
    <w:rsid w:val="00465659"/>
    <w:rsid w:val="004C3A43"/>
    <w:rsid w:val="004D5A22"/>
    <w:rsid w:val="004D6CE2"/>
    <w:rsid w:val="004F5352"/>
    <w:rsid w:val="005619CD"/>
    <w:rsid w:val="00593186"/>
    <w:rsid w:val="005C41FE"/>
    <w:rsid w:val="006047FF"/>
    <w:rsid w:val="00604A57"/>
    <w:rsid w:val="00627672"/>
    <w:rsid w:val="006307FF"/>
    <w:rsid w:val="006650DE"/>
    <w:rsid w:val="0068090E"/>
    <w:rsid w:val="006929B6"/>
    <w:rsid w:val="006A0691"/>
    <w:rsid w:val="006B7BA1"/>
    <w:rsid w:val="00717A50"/>
    <w:rsid w:val="00725DBF"/>
    <w:rsid w:val="007637E0"/>
    <w:rsid w:val="007A2678"/>
    <w:rsid w:val="00805E9D"/>
    <w:rsid w:val="008274CE"/>
    <w:rsid w:val="00852ABB"/>
    <w:rsid w:val="00872DB6"/>
    <w:rsid w:val="00877BD6"/>
    <w:rsid w:val="00914286"/>
    <w:rsid w:val="00923930"/>
    <w:rsid w:val="00966B7D"/>
    <w:rsid w:val="009B2E44"/>
    <w:rsid w:val="009D4126"/>
    <w:rsid w:val="00A10FC4"/>
    <w:rsid w:val="00A57608"/>
    <w:rsid w:val="00A62BCB"/>
    <w:rsid w:val="00A81849"/>
    <w:rsid w:val="00B01709"/>
    <w:rsid w:val="00B557B3"/>
    <w:rsid w:val="00B60F25"/>
    <w:rsid w:val="00BC5DD2"/>
    <w:rsid w:val="00C06FC9"/>
    <w:rsid w:val="00C303D1"/>
    <w:rsid w:val="00C50591"/>
    <w:rsid w:val="00CE4C04"/>
    <w:rsid w:val="00CF4EA7"/>
    <w:rsid w:val="00CF7DB4"/>
    <w:rsid w:val="00D37CA1"/>
    <w:rsid w:val="00DB5979"/>
    <w:rsid w:val="00E06DC3"/>
    <w:rsid w:val="00E83913"/>
    <w:rsid w:val="00EE10A8"/>
    <w:rsid w:val="00F33C8E"/>
    <w:rsid w:val="00F36F07"/>
    <w:rsid w:val="00F9005B"/>
    <w:rsid w:val="00FA4919"/>
    <w:rsid w:val="00FE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9B6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929B6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9B6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929B6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visit%20ca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38349-42EA-42A7-A491-43A8E323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visit cats.dotx</Template>
  <TotalTime>0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2017-08-24T16:07:00Z</cp:lastPrinted>
  <dcterms:created xsi:type="dcterms:W3CDTF">2018-04-17T16:29:00Z</dcterms:created>
  <dcterms:modified xsi:type="dcterms:W3CDTF">2018-07-19T16:30:00Z</dcterms:modified>
</cp:coreProperties>
</file>